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CBE" w:rsidRDefault="00F56CBE" w:rsidP="00F56C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Maud STIEL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(fl.1403)</w:t>
      </w:r>
    </w:p>
    <w:p w:rsidR="00F56CBE" w:rsidRDefault="00F56CBE" w:rsidP="00F56C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:rsidR="00F56CBE" w:rsidRDefault="00F56CBE" w:rsidP="00F56C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6CBE" w:rsidRDefault="00F56CBE" w:rsidP="00F56C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6CBE" w:rsidRDefault="00F56CBE" w:rsidP="00F56C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(q.v.).   (Wadley p.67)</w:t>
      </w:r>
    </w:p>
    <w:p w:rsidR="00F56CBE" w:rsidRDefault="00F56CBE" w:rsidP="00F56C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6CBE" w:rsidRDefault="00F56CBE" w:rsidP="00F56C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6CBE" w:rsidRDefault="00F56CBE" w:rsidP="00F56C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Jan.1403</w:t>
      </w:r>
      <w:r>
        <w:rPr>
          <w:rFonts w:ascii="Times New Roman" w:hAnsi="Times New Roman" w:cs="Times New Roman"/>
          <w:sz w:val="24"/>
          <w:szCs w:val="24"/>
        </w:rPr>
        <w:tab/>
        <w:t>They held a tenement in the market.   (ibid.)</w:t>
      </w:r>
    </w:p>
    <w:p w:rsidR="00F56CBE" w:rsidRDefault="00F56CBE" w:rsidP="00F56C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6CBE" w:rsidRDefault="00F56CBE" w:rsidP="00F56C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6CBE" w:rsidRPr="00E40362" w:rsidRDefault="00F56CBE" w:rsidP="00F56C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2016</w:t>
      </w:r>
    </w:p>
    <w:p w:rsidR="006B2F86" w:rsidRPr="00F56CBE" w:rsidRDefault="00F56CB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F56C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CBE" w:rsidRDefault="00F56CBE" w:rsidP="00E71FC3">
      <w:pPr>
        <w:spacing w:after="0" w:line="240" w:lineRule="auto"/>
      </w:pPr>
      <w:r>
        <w:separator/>
      </w:r>
    </w:p>
  </w:endnote>
  <w:endnote w:type="continuationSeparator" w:id="0">
    <w:p w:rsidR="00F56CBE" w:rsidRDefault="00F56C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CBE" w:rsidRDefault="00F56CBE" w:rsidP="00E71FC3">
      <w:pPr>
        <w:spacing w:after="0" w:line="240" w:lineRule="auto"/>
      </w:pPr>
      <w:r>
        <w:separator/>
      </w:r>
    </w:p>
  </w:footnote>
  <w:footnote w:type="continuationSeparator" w:id="0">
    <w:p w:rsidR="00F56CBE" w:rsidRDefault="00F56C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CBE"/>
    <w:rsid w:val="00AB52E8"/>
    <w:rsid w:val="00B16D3F"/>
    <w:rsid w:val="00E71FC3"/>
    <w:rsid w:val="00EF4813"/>
    <w:rsid w:val="00F5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46CA8"/>
  <w15:chartTrackingRefBased/>
  <w15:docId w15:val="{F428ACA7-F4F1-4EB6-86CE-36FA0F82A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2016-06-17T09:27:00Z</dcterms:created>
  <dcterms:modified xsi:type="dcterms:W3CDTF">2016-06-17T09:28:00Z</dcterms:modified>
</cp:coreProperties>
</file>